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671C76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November 13</w:t>
          </w:r>
          <w:r w:rsidR="0045440A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,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2017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7575DA">
                  <w:rPr>
                    <w:rFonts w:ascii="Calibri" w:hAnsi="Calibri" w:cs="Times New Roman"/>
                    <w:sz w:val="18"/>
                    <w:szCs w:val="18"/>
                  </w:rPr>
                  <w:t>October 9</w:t>
                </w:r>
                <w:r w:rsidR="00E57AB5" w:rsidRPr="00543E22">
                  <w:rPr>
                    <w:rFonts w:ascii="Calibri" w:hAnsi="Calibri" w:cs="Times New Roman"/>
                    <w:sz w:val="18"/>
                    <w:szCs w:val="18"/>
                  </w:rPr>
                  <w:t>,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 2017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6526E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7575DA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Berkeley City College TLC Site Visit</w:t>
                </w:r>
              </w:p>
            </w:tc>
            <w:tc>
              <w:tcPr>
                <w:tcW w:w="1800" w:type="dxa"/>
              </w:tcPr>
              <w:p w:rsidR="00E57AB5" w:rsidRPr="00543E22" w:rsidRDefault="007575DA" w:rsidP="004C692F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7575DA" w:rsidP="00E57AB5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Variable FLEX Forms (Part 1)</w:t>
                </w:r>
              </w:p>
            </w:tc>
            <w:tc>
              <w:tcPr>
                <w:tcW w:w="1800" w:type="dxa"/>
              </w:tcPr>
              <w:p w:rsidR="00E57AB5" w:rsidRPr="00543E22" w:rsidRDefault="007575DA" w:rsidP="00E57AB5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AD63FD" w:rsidP="00E57AB5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Classified Support for PDC (Update)</w:t>
                </w:r>
              </w:p>
            </w:tc>
            <w:tc>
              <w:tcPr>
                <w:tcW w:w="1800" w:type="dxa"/>
              </w:tcPr>
              <w:p w:rsidR="00953AEB" w:rsidRPr="00543E22" w:rsidRDefault="007575DA" w:rsidP="00E57AB5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D63FD" w:rsidRPr="004F23E8" w:rsidTr="006526E6">
            <w:tc>
              <w:tcPr>
                <w:tcW w:w="805" w:type="dxa"/>
                <w:vAlign w:val="center"/>
              </w:tcPr>
              <w:p w:rsidR="00AD63FD" w:rsidRPr="004F23E8" w:rsidRDefault="00AD63FD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D63FD" w:rsidRDefault="00AD63FD" w:rsidP="00E57AB5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Proposed FA Contract Language Changes (Update)</w:t>
                </w:r>
              </w:p>
            </w:tc>
            <w:tc>
              <w:tcPr>
                <w:tcW w:w="1800" w:type="dxa"/>
              </w:tcPr>
              <w:p w:rsidR="00AD63FD" w:rsidRDefault="00AD63FD" w:rsidP="00E57AB5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Global &amp; Individual Survey Results and Analysis</w:t>
                </w:r>
              </w:p>
            </w:tc>
            <w:tc>
              <w:tcPr>
                <w:tcW w:w="1800" w:type="dxa"/>
              </w:tcPr>
              <w:p w:rsidR="00953AEB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David R.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Student Equity/SSSP Professional Development</w:t>
                </w:r>
              </w:p>
            </w:tc>
            <w:tc>
              <w:tcPr>
                <w:tcW w:w="1800" w:type="dxa"/>
              </w:tcPr>
              <w:p w:rsidR="00953AEB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Nessa J.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7575DA" w:rsidRPr="004F23E8" w:rsidTr="006526E6">
            <w:tc>
              <w:tcPr>
                <w:tcW w:w="805" w:type="dxa"/>
                <w:vAlign w:val="center"/>
              </w:tcPr>
              <w:p w:rsidR="007575DA" w:rsidRPr="004F23E8" w:rsidRDefault="007575DA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7575DA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Mandatory FLEX Proposals (Approval Needed)</w:t>
                </w:r>
              </w:p>
            </w:tc>
            <w:tc>
              <w:tcPr>
                <w:tcW w:w="1800" w:type="dxa"/>
              </w:tcPr>
              <w:p w:rsidR="007575DA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F371F" w:rsidRPr="004F23E8" w:rsidTr="006526E6">
            <w:tc>
              <w:tcPr>
                <w:tcW w:w="805" w:type="dxa"/>
                <w:vAlign w:val="center"/>
              </w:tcPr>
              <w:p w:rsidR="009F371F" w:rsidRPr="004F23E8" w:rsidRDefault="009F371F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F371F" w:rsidRDefault="009F371F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Wellness Activities for Variable FLEX</w:t>
                </w:r>
              </w:p>
            </w:tc>
            <w:tc>
              <w:tcPr>
                <w:tcW w:w="1800" w:type="dxa"/>
              </w:tcPr>
              <w:p w:rsidR="009F371F" w:rsidRDefault="009F371F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42540" w:rsidRPr="004F23E8" w:rsidTr="006526E6">
            <w:tc>
              <w:tcPr>
                <w:tcW w:w="805" w:type="dxa"/>
                <w:vAlign w:val="center"/>
              </w:tcPr>
              <w:p w:rsidR="00A42540" w:rsidRPr="004F23E8" w:rsidRDefault="00A42540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42540" w:rsidRDefault="00A42540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Spring 2018 FLEX Day Planning (including Keynote)</w:t>
                </w:r>
              </w:p>
            </w:tc>
            <w:tc>
              <w:tcPr>
                <w:tcW w:w="1800" w:type="dxa"/>
              </w:tcPr>
              <w:p w:rsidR="00A42540" w:rsidRDefault="00A42540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4836E4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4836E4" w:rsidRPr="004F23E8" w:rsidRDefault="004836E4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836E4" w:rsidRPr="00543E22" w:rsidRDefault="00821365" w:rsidP="00AD63FD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 Campus Safety/Health &amp; District Plans for Spring 2018 FLEX Day</w:t>
                </w:r>
              </w:p>
            </w:tc>
            <w:tc>
              <w:tcPr>
                <w:tcW w:w="1800" w:type="dxa"/>
              </w:tcPr>
              <w:p w:rsidR="004836E4" w:rsidRPr="00543E22" w:rsidRDefault="004836E4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7A4C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7A4C09" w:rsidRPr="004F23E8" w:rsidRDefault="007A4C09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7A4C09" w:rsidRDefault="007A4C09" w:rsidP="00AD63FD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State FLEX Survey Results </w:t>
                </w:r>
              </w:p>
            </w:tc>
            <w:tc>
              <w:tcPr>
                <w:tcW w:w="1800" w:type="dxa"/>
              </w:tcPr>
              <w:p w:rsidR="007A4C09" w:rsidRPr="00543E22" w:rsidRDefault="007A4C0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E42BF6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New Faculty Orientation 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Additional Funding Sources for 2017-2018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A4254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B171D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B171D9" w:rsidRPr="004F23E8" w:rsidRDefault="00B171D9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171D9" w:rsidRPr="00543E22" w:rsidRDefault="00B171D9" w:rsidP="00091164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091164">
                  <w:rPr>
                    <w:rFonts w:ascii="Calibri" w:hAnsi="Calibri" w:cs="Times New Roman"/>
                    <w:sz w:val="18"/>
                    <w:szCs w:val="18"/>
                  </w:rPr>
                  <w:t>December 11, 2017</w:t>
                </w:r>
              </w:p>
            </w:tc>
            <w:tc>
              <w:tcPr>
                <w:tcW w:w="1800" w:type="dxa"/>
              </w:tcPr>
              <w:p w:rsidR="00B171D9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5D6C20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  <w:bookmarkStart w:id="0" w:name="_GoBack"/>
      <w:bookmarkEnd w:id="0"/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C20" w:rsidRDefault="005D6C20">
      <w:r>
        <w:separator/>
      </w:r>
    </w:p>
  </w:endnote>
  <w:endnote w:type="continuationSeparator" w:id="0">
    <w:p w:rsidR="005D6C20" w:rsidRDefault="005D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BF0C20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BF0C20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206220896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BF0C20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BF0C20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C20" w:rsidRDefault="005D6C20">
      <w:r>
        <w:separator/>
      </w:r>
    </w:p>
  </w:footnote>
  <w:footnote w:type="continuationSeparator" w:id="0">
    <w:p w:rsidR="005D6C20" w:rsidRDefault="005D6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-1416167547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Las Positas College Logo - red" style="width:93.05pt;height:89.2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24409"/>
    <w:rsid w:val="0008133E"/>
    <w:rsid w:val="000830E6"/>
    <w:rsid w:val="00091164"/>
    <w:rsid w:val="000A4DD5"/>
    <w:rsid w:val="00126231"/>
    <w:rsid w:val="00176297"/>
    <w:rsid w:val="00192C5E"/>
    <w:rsid w:val="001A581D"/>
    <w:rsid w:val="001C537E"/>
    <w:rsid w:val="001D65B7"/>
    <w:rsid w:val="001F6818"/>
    <w:rsid w:val="00222371"/>
    <w:rsid w:val="00230B59"/>
    <w:rsid w:val="00242D2A"/>
    <w:rsid w:val="00247568"/>
    <w:rsid w:val="002A2419"/>
    <w:rsid w:val="002F6A1D"/>
    <w:rsid w:val="003013C6"/>
    <w:rsid w:val="003246D6"/>
    <w:rsid w:val="00335FE1"/>
    <w:rsid w:val="00336B93"/>
    <w:rsid w:val="0034204B"/>
    <w:rsid w:val="003500AE"/>
    <w:rsid w:val="003561DD"/>
    <w:rsid w:val="003654D4"/>
    <w:rsid w:val="003B72F6"/>
    <w:rsid w:val="0045440A"/>
    <w:rsid w:val="00472416"/>
    <w:rsid w:val="004836E4"/>
    <w:rsid w:val="00487B83"/>
    <w:rsid w:val="004C2EFA"/>
    <w:rsid w:val="004C692F"/>
    <w:rsid w:val="004C6B7D"/>
    <w:rsid w:val="004C7A59"/>
    <w:rsid w:val="004F23E8"/>
    <w:rsid w:val="005152B5"/>
    <w:rsid w:val="005269D6"/>
    <w:rsid w:val="00543E22"/>
    <w:rsid w:val="00545F85"/>
    <w:rsid w:val="00567475"/>
    <w:rsid w:val="005870A5"/>
    <w:rsid w:val="005A1DC3"/>
    <w:rsid w:val="005B42E3"/>
    <w:rsid w:val="005B59DA"/>
    <w:rsid w:val="005D6C20"/>
    <w:rsid w:val="00600FEF"/>
    <w:rsid w:val="0063290D"/>
    <w:rsid w:val="006526E6"/>
    <w:rsid w:val="00671C76"/>
    <w:rsid w:val="006746A7"/>
    <w:rsid w:val="006959BC"/>
    <w:rsid w:val="006C34ED"/>
    <w:rsid w:val="006D3B3E"/>
    <w:rsid w:val="0072503D"/>
    <w:rsid w:val="0073665A"/>
    <w:rsid w:val="00737AD8"/>
    <w:rsid w:val="007575DA"/>
    <w:rsid w:val="0079143D"/>
    <w:rsid w:val="007A4C09"/>
    <w:rsid w:val="007C2BD5"/>
    <w:rsid w:val="007C7929"/>
    <w:rsid w:val="00816F78"/>
    <w:rsid w:val="00821365"/>
    <w:rsid w:val="0084137B"/>
    <w:rsid w:val="00856D80"/>
    <w:rsid w:val="008728F0"/>
    <w:rsid w:val="00873E4B"/>
    <w:rsid w:val="008D438C"/>
    <w:rsid w:val="008E4255"/>
    <w:rsid w:val="00901BE5"/>
    <w:rsid w:val="009342A6"/>
    <w:rsid w:val="00953AEB"/>
    <w:rsid w:val="009F371F"/>
    <w:rsid w:val="00A42540"/>
    <w:rsid w:val="00A5556E"/>
    <w:rsid w:val="00A739B6"/>
    <w:rsid w:val="00AC3306"/>
    <w:rsid w:val="00AD63FD"/>
    <w:rsid w:val="00B171D9"/>
    <w:rsid w:val="00B21B2C"/>
    <w:rsid w:val="00B41C5B"/>
    <w:rsid w:val="00B424A9"/>
    <w:rsid w:val="00B750CD"/>
    <w:rsid w:val="00BA0DF4"/>
    <w:rsid w:val="00BE4AF7"/>
    <w:rsid w:val="00BF0C20"/>
    <w:rsid w:val="00C11CEF"/>
    <w:rsid w:val="00C95790"/>
    <w:rsid w:val="00D129FE"/>
    <w:rsid w:val="00D64C86"/>
    <w:rsid w:val="00D92DBB"/>
    <w:rsid w:val="00DF2772"/>
    <w:rsid w:val="00E42BF6"/>
    <w:rsid w:val="00E45730"/>
    <w:rsid w:val="00E47D01"/>
    <w:rsid w:val="00E51B86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25DA8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184013"/>
    <w:rsid w:val="001D4ADF"/>
    <w:rsid w:val="002537E6"/>
    <w:rsid w:val="00256866"/>
    <w:rsid w:val="00276B69"/>
    <w:rsid w:val="00284DCB"/>
    <w:rsid w:val="003175FD"/>
    <w:rsid w:val="00870695"/>
    <w:rsid w:val="008824CE"/>
    <w:rsid w:val="00882AE0"/>
    <w:rsid w:val="00AA0FB6"/>
    <w:rsid w:val="00B216EB"/>
    <w:rsid w:val="00B74911"/>
    <w:rsid w:val="00BA0785"/>
    <w:rsid w:val="00C320EE"/>
    <w:rsid w:val="00CF08FD"/>
    <w:rsid w:val="00E23031"/>
    <w:rsid w:val="00E64198"/>
    <w:rsid w:val="00F64843"/>
    <w:rsid w:val="00FD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0CECD2-138A-4556-B41A-52452203A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2017-11-04T01:22:00Z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